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>Week 0</w:t>
      </w:r>
      <w:r w:rsidR="00B33CD6">
        <w:t>5</w:t>
      </w:r>
      <w:r>
        <w:t xml:space="preserve">: </w:t>
      </w:r>
      <w:r w:rsidR="00B33CD6">
        <w:t>Programming in MATLAB</w:t>
      </w:r>
      <w:r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7" w:history="1">
        <w:r w:rsidRPr="004D39DD">
          <w:rPr>
            <w:rStyle w:val="Hyperlink"/>
          </w:rPr>
          <w:t>Vide</w:t>
        </w:r>
        <w:r w:rsidRPr="004D39DD">
          <w:rPr>
            <w:rStyle w:val="Hyperlink"/>
          </w:rPr>
          <w:t>o</w:t>
        </w:r>
        <w:r w:rsidRPr="004D39DD">
          <w:rPr>
            <w:rStyle w:val="Hyperlink"/>
          </w:rPr>
          <w:t xml:space="preserve"> </w:t>
        </w:r>
        <w:r w:rsidRPr="004D39DD">
          <w:rPr>
            <w:rStyle w:val="Hyperlink"/>
          </w:rPr>
          <w:t>1</w:t>
        </w:r>
      </w:hyperlink>
      <w:r>
        <w:t xml:space="preserve">: </w:t>
      </w:r>
      <w:r w:rsidR="00C74EE7">
        <w:t>FOR loops</w:t>
      </w:r>
      <w:r w:rsidR="00535909">
        <w:t xml:space="preserve"> and Nested FOR loops</w:t>
      </w:r>
      <w:r>
        <w:t xml:space="preserve"> in MATLAB</w:t>
      </w:r>
      <w:r w:rsidR="005B564C">
        <w:t xml:space="preserve"> at</w:t>
      </w:r>
    </w:p>
    <w:p w:rsidR="004D39DD" w:rsidRDefault="00C74EE7" w:rsidP="005B564C">
      <w:pPr>
        <w:pStyle w:val="ListNumber"/>
        <w:numPr>
          <w:ilvl w:val="0"/>
          <w:numId w:val="0"/>
        </w:numPr>
        <w:ind w:left="432"/>
      </w:pPr>
      <w:hyperlink r:id="rId8" w:history="1">
        <w:r w:rsidRPr="00493FDF">
          <w:rPr>
            <w:rStyle w:val="Hyperlink"/>
          </w:rPr>
          <w:t>https://youtu.be/GC7KsQ</w:t>
        </w:r>
        <w:r w:rsidRPr="00493FDF">
          <w:rPr>
            <w:rStyle w:val="Hyperlink"/>
          </w:rPr>
          <w:t>Y</w:t>
        </w:r>
        <w:r w:rsidRPr="00493FDF">
          <w:rPr>
            <w:rStyle w:val="Hyperlink"/>
          </w:rPr>
          <w:t>ne2I</w:t>
        </w:r>
      </w:hyperlink>
      <w:r>
        <w:t xml:space="preserve"> </w:t>
      </w:r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C74EE7" w:rsidRDefault="00C74EE7" w:rsidP="00C74EE7">
      <w:pPr>
        <w:pStyle w:val="ListNumber"/>
      </w:pPr>
      <w:r>
        <w:t xml:space="preserve">Watch </w:t>
      </w:r>
      <w:hyperlink r:id="rId9" w:history="1">
        <w:r>
          <w:rPr>
            <w:rStyle w:val="Hyperlink"/>
          </w:rPr>
          <w:t>Video 2</w:t>
        </w:r>
      </w:hyperlink>
      <w:r>
        <w:t xml:space="preserve">: </w:t>
      </w:r>
      <w:r>
        <w:t>L</w:t>
      </w:r>
      <w:r>
        <w:t>oop</w:t>
      </w:r>
      <w:r>
        <w:t>ing structure</w:t>
      </w:r>
      <w:r>
        <w:t xml:space="preserve"> in MATLAB at</w:t>
      </w:r>
    </w:p>
    <w:p w:rsidR="00C74EE7" w:rsidRDefault="00C74EE7" w:rsidP="00C74EE7">
      <w:pPr>
        <w:pStyle w:val="ListNumber"/>
        <w:numPr>
          <w:ilvl w:val="0"/>
          <w:numId w:val="0"/>
        </w:numPr>
        <w:ind w:left="432"/>
      </w:pPr>
      <w:hyperlink r:id="rId10" w:history="1">
        <w:r w:rsidRPr="00493FDF">
          <w:rPr>
            <w:rStyle w:val="Hyperlink"/>
          </w:rPr>
          <w:t>https://youtu.be/5a3bpKuBpgo</w:t>
        </w:r>
      </w:hyperlink>
      <w:r>
        <w:t xml:space="preserve"> </w:t>
      </w:r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C74EE7" w:rsidRDefault="00C74EE7" w:rsidP="00C74EE7">
      <w:pPr>
        <w:pStyle w:val="ListNumber"/>
      </w:pPr>
      <w:r>
        <w:t xml:space="preserve">Watch </w:t>
      </w:r>
      <w:hyperlink r:id="rId11" w:history="1">
        <w:r w:rsidR="00535909">
          <w:rPr>
            <w:rStyle w:val="Hyperlink"/>
          </w:rPr>
          <w:t>Video 3</w:t>
        </w:r>
      </w:hyperlink>
      <w:r>
        <w:t xml:space="preserve">: </w:t>
      </w:r>
      <w:r>
        <w:t>WHILE</w:t>
      </w:r>
      <w:r>
        <w:t xml:space="preserve"> loops in MATLAB at</w:t>
      </w:r>
    </w:p>
    <w:p w:rsidR="00C74EE7" w:rsidRDefault="00535909" w:rsidP="00535909">
      <w:pPr>
        <w:pStyle w:val="ListNumber"/>
        <w:numPr>
          <w:ilvl w:val="0"/>
          <w:numId w:val="0"/>
        </w:numPr>
        <w:ind w:left="432"/>
      </w:pPr>
      <w:hyperlink r:id="rId12" w:history="1">
        <w:r w:rsidRPr="00493FDF">
          <w:rPr>
            <w:rStyle w:val="Hyperlink"/>
          </w:rPr>
          <w:t>https://youtu.be/O6vD-E3AZoo</w:t>
        </w:r>
      </w:hyperlink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5B564C" w:rsidRDefault="004D39DD" w:rsidP="005B564C">
      <w:pPr>
        <w:pStyle w:val="ListNumber"/>
      </w:pPr>
      <w:r>
        <w:t xml:space="preserve">Watch </w:t>
      </w:r>
      <w:hyperlink r:id="rId13" w:history="1">
        <w:r w:rsidR="00426344">
          <w:rPr>
            <w:rStyle w:val="Hyperlink"/>
          </w:rPr>
          <w:t>Video 4</w:t>
        </w:r>
      </w:hyperlink>
      <w:r>
        <w:t xml:space="preserve">: </w:t>
      </w:r>
      <w:r w:rsidR="00C74EE7">
        <w:t xml:space="preserve">How to Make a Matrix in a Loop </w:t>
      </w:r>
      <w:r>
        <w:t>in MATLAB</w:t>
      </w:r>
      <w:r w:rsidR="0037724D">
        <w:t xml:space="preserve"> </w:t>
      </w:r>
      <w:r w:rsidR="008B0436">
        <w:t xml:space="preserve">at </w:t>
      </w:r>
      <w:r w:rsidR="0095070E">
        <w:t xml:space="preserve"> </w:t>
      </w:r>
    </w:p>
    <w:p w:rsidR="00C74EE7" w:rsidRDefault="004D5F4E" w:rsidP="00C74EE7">
      <w:pPr>
        <w:ind w:left="432"/>
      </w:pPr>
      <w:r>
        <w:fldChar w:fldCharType="begin"/>
      </w:r>
      <w:r>
        <w:instrText xml:space="preserve"> HYPERLINK "https://youtu.be/xjrrZAJDEHM" </w:instrText>
      </w:r>
      <w:r>
        <w:fldChar w:fldCharType="separate"/>
      </w:r>
      <w:r>
        <w:rPr>
          <w:rStyle w:val="Hyperlink"/>
        </w:rPr>
        <w:fldChar w:fldCharType="end"/>
      </w:r>
      <w:r w:rsidR="00C74EE7">
        <w:fldChar w:fldCharType="begin"/>
      </w:r>
      <w:r w:rsidR="00C74EE7">
        <w:instrText xml:space="preserve"> HYPERLINK "</w:instrText>
      </w:r>
      <w:r w:rsidR="00C74EE7" w:rsidRPr="00C74EE7">
        <w:instrText>https://www.mathworks.com/videos/making-a-matrix-in-a-loop-in-matlab-97238.html</w:instrText>
      </w:r>
      <w:r w:rsidR="00C74EE7">
        <w:instrText xml:space="preserve">" </w:instrText>
      </w:r>
      <w:r w:rsidR="00C74EE7">
        <w:fldChar w:fldCharType="separate"/>
      </w:r>
      <w:r w:rsidR="00C74EE7" w:rsidRPr="00493FDF">
        <w:rPr>
          <w:rStyle w:val="Hyperlink"/>
        </w:rPr>
        <w:t>https://www</w:t>
      </w:r>
      <w:r w:rsidR="00C74EE7" w:rsidRPr="00493FDF">
        <w:rPr>
          <w:rStyle w:val="Hyperlink"/>
        </w:rPr>
        <w:t>.</w:t>
      </w:r>
      <w:r w:rsidR="00C74EE7" w:rsidRPr="00493FDF">
        <w:rPr>
          <w:rStyle w:val="Hyperlink"/>
        </w:rPr>
        <w:t>mathworks.com/videos/making-a-matrix-in-a-loop-in-matlab-97238.html</w:t>
      </w:r>
      <w:r w:rsidR="00C74EE7">
        <w:fldChar w:fldCharType="end"/>
      </w:r>
    </w:p>
    <w:p w:rsidR="00B465AA" w:rsidRDefault="00B465AA" w:rsidP="00C74EE7">
      <w:pPr>
        <w:pStyle w:val="ListNumber"/>
        <w:numPr>
          <w:ilvl w:val="0"/>
          <w:numId w:val="0"/>
        </w:numPr>
      </w:pPr>
    </w:p>
    <w:p w:rsidR="00B138BB" w:rsidRDefault="00426344">
      <w:pPr>
        <w:pStyle w:val="Heading2"/>
      </w:pPr>
      <w:r>
        <w:t xml:space="preserve"> </w:t>
      </w:r>
    </w:p>
    <w:sectPr w:rsidR="00B138B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5F4E" w:rsidRDefault="004D5F4E">
      <w:pPr>
        <w:spacing w:after="0" w:line="240" w:lineRule="auto"/>
      </w:pPr>
      <w:r>
        <w:separator/>
      </w:r>
    </w:p>
    <w:p w:rsidR="004D5F4E" w:rsidRDefault="004D5F4E"/>
    <w:p w:rsidR="004D5F4E" w:rsidRDefault="004D5F4E"/>
  </w:endnote>
  <w:endnote w:type="continuationSeparator" w:id="0">
    <w:p w:rsidR="004D5F4E" w:rsidRDefault="004D5F4E">
      <w:pPr>
        <w:spacing w:after="0" w:line="240" w:lineRule="auto"/>
      </w:pPr>
      <w:r>
        <w:continuationSeparator/>
      </w:r>
    </w:p>
    <w:p w:rsidR="004D5F4E" w:rsidRDefault="004D5F4E"/>
    <w:p w:rsidR="004D5F4E" w:rsidRDefault="004D5F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5F4E" w:rsidRDefault="004D5F4E">
      <w:pPr>
        <w:spacing w:after="0" w:line="240" w:lineRule="auto"/>
      </w:pPr>
      <w:r>
        <w:separator/>
      </w:r>
    </w:p>
    <w:p w:rsidR="004D5F4E" w:rsidRDefault="004D5F4E"/>
    <w:p w:rsidR="004D5F4E" w:rsidRDefault="004D5F4E"/>
  </w:footnote>
  <w:footnote w:type="continuationSeparator" w:id="0">
    <w:p w:rsidR="004D5F4E" w:rsidRDefault="004D5F4E">
      <w:pPr>
        <w:spacing w:after="0" w:line="240" w:lineRule="auto"/>
      </w:pPr>
      <w:r>
        <w:continuationSeparator/>
      </w:r>
    </w:p>
    <w:p w:rsidR="004D5F4E" w:rsidRDefault="004D5F4E"/>
    <w:p w:rsidR="004D5F4E" w:rsidRDefault="004D5F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21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C48A2"/>
    <w:rsid w:val="0037724D"/>
    <w:rsid w:val="00411982"/>
    <w:rsid w:val="00426344"/>
    <w:rsid w:val="00454205"/>
    <w:rsid w:val="004D39DD"/>
    <w:rsid w:val="004D5F4E"/>
    <w:rsid w:val="00535909"/>
    <w:rsid w:val="005B564C"/>
    <w:rsid w:val="0078086E"/>
    <w:rsid w:val="008B0436"/>
    <w:rsid w:val="0095070E"/>
    <w:rsid w:val="00966AF3"/>
    <w:rsid w:val="009E1653"/>
    <w:rsid w:val="00AD57CC"/>
    <w:rsid w:val="00AE4F7D"/>
    <w:rsid w:val="00B138BB"/>
    <w:rsid w:val="00B33CD6"/>
    <w:rsid w:val="00B465AA"/>
    <w:rsid w:val="00C045C4"/>
    <w:rsid w:val="00C16775"/>
    <w:rsid w:val="00C74EE7"/>
    <w:rsid w:val="00CE4F9D"/>
    <w:rsid w:val="00E0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11F15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C7KsQYne2I" TargetMode="External"/><Relationship Id="rId13" Type="http://schemas.openxmlformats.org/officeDocument/2006/relationships/hyperlink" Target="https://www.mathworks.com/videos/making-a-matrix-in-a-loop-in-matlab-97238.htm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youtu.be/GC7KsQYne2I" TargetMode="External"/><Relationship Id="rId12" Type="http://schemas.openxmlformats.org/officeDocument/2006/relationships/hyperlink" Target="https://youtu.be/O6vD-E3AZoo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O6vD-E3AZoo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youtu.be/5a3bpKuBpgo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youtu.be/5a3bpKuBpgo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E298032-EDFB-4140-B875-3B5601618CDC}"/>
</file>

<file path=customXml/itemProps2.xml><?xml version="1.0" encoding="utf-8"?>
<ds:datastoreItem xmlns:ds="http://schemas.openxmlformats.org/officeDocument/2006/customXml" ds:itemID="{7A0CAED4-459E-4198-BE4D-1C1B58A8F123}"/>
</file>

<file path=customXml/itemProps3.xml><?xml version="1.0" encoding="utf-8"?>
<ds:datastoreItem xmlns:ds="http://schemas.openxmlformats.org/officeDocument/2006/customXml" ds:itemID="{C528CD0C-85C0-47E7-A20E-76A5BA1B4412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17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3</cp:revision>
  <dcterms:created xsi:type="dcterms:W3CDTF">2020-07-27T20:22:00Z</dcterms:created>
  <dcterms:modified xsi:type="dcterms:W3CDTF">2020-07-28T20:19:00Z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